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51F71246" w:rsidR="007A5B38" w:rsidRPr="00F25FA1" w:rsidRDefault="007A5B38" w:rsidP="007A5B38">
      <w:pPr>
        <w:pStyle w:val="3GPPHeader"/>
        <w:rPr>
          <w:highlight w:val="yellow"/>
          <w:lang w:val="en-US"/>
        </w:rPr>
      </w:pPr>
      <w:bookmarkStart w:id="0" w:name="_Hlk489988649"/>
      <w:bookmarkEnd w:id="0"/>
      <w:r w:rsidRPr="00F25FA1">
        <w:rPr>
          <w:lang w:val="en-US"/>
        </w:rPr>
        <w:t xml:space="preserve">3GPP TSG-RAN WG1 </w:t>
      </w:r>
      <w:r w:rsidR="00CD0D9B" w:rsidRPr="00F25FA1">
        <w:rPr>
          <w:lang w:val="en-US"/>
        </w:rPr>
        <w:t>#90bis</w:t>
      </w:r>
      <w:r w:rsidRPr="00F25FA1">
        <w:rPr>
          <w:lang w:val="en-US"/>
        </w:rPr>
        <w:tab/>
        <w:t>R1-171</w:t>
      </w:r>
      <w:r w:rsidR="00D60A33" w:rsidRPr="00F25FA1">
        <w:rPr>
          <w:lang w:val="en-US"/>
        </w:rPr>
        <w:t>8428</w:t>
      </w:r>
    </w:p>
    <w:p w14:paraId="161050DA" w14:textId="08A316A3" w:rsidR="007A5B38" w:rsidRPr="00DF699C" w:rsidRDefault="00CD0D9B" w:rsidP="007A5B38">
      <w:pPr>
        <w:pStyle w:val="3GPPHeader"/>
        <w:rPr>
          <w:lang w:val="en-US"/>
        </w:rPr>
      </w:pPr>
      <w:r w:rsidRPr="00DF699C">
        <w:rPr>
          <w:lang w:val="en-US"/>
        </w:rPr>
        <w:t>Prague, Czech Republic</w:t>
      </w:r>
      <w:r w:rsidR="007A5B38" w:rsidRPr="00DF699C">
        <w:rPr>
          <w:lang w:val="en-US"/>
        </w:rPr>
        <w:t xml:space="preserve">, </w:t>
      </w:r>
      <w:r w:rsidRPr="00DF699C">
        <w:rPr>
          <w:lang w:val="en-US"/>
        </w:rPr>
        <w:t>9th – 13th October</w:t>
      </w:r>
      <w:r w:rsidR="007A5B38" w:rsidRPr="00DF699C">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D042A63" w:rsidR="00E90E49" w:rsidRPr="00327997" w:rsidRDefault="003D3C45" w:rsidP="00327997">
      <w:pPr>
        <w:pStyle w:val="3GPPHeader"/>
      </w:pPr>
      <w:r w:rsidRPr="00327997">
        <w:t>Title:</w:t>
      </w:r>
      <w:r w:rsidR="00E90E49" w:rsidRPr="00327997">
        <w:tab/>
      </w:r>
      <w:r w:rsidR="00DF699C">
        <w:t>Scrambling for data channels</w:t>
      </w:r>
    </w:p>
    <w:p w14:paraId="2D554DE3" w14:textId="72ABF758" w:rsidR="00952A24" w:rsidRPr="00327997" w:rsidRDefault="00952A24" w:rsidP="00327997">
      <w:pPr>
        <w:pStyle w:val="3GPPHeader"/>
      </w:pPr>
      <w:r w:rsidRPr="00327997">
        <w:t>Agenda Item:</w:t>
      </w:r>
      <w:r w:rsidRPr="00327997">
        <w:tab/>
      </w:r>
      <w:r w:rsidR="00CD0D9B" w:rsidRPr="00DF699C">
        <w:t>7.2</w:t>
      </w:r>
      <w:r w:rsidR="007A5B38" w:rsidRPr="00DF699C">
        <w:t>.</w:t>
      </w:r>
      <w:r w:rsidR="00DF699C" w:rsidRPr="00DF699C">
        <w:t>1.5</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794BDD7" w14:textId="77777777" w:rsidR="00DF699C" w:rsidRDefault="00DF699C" w:rsidP="00DF699C">
      <w:pPr>
        <w:pStyle w:val="BodyText"/>
      </w:pPr>
      <w:r>
        <w:t xml:space="preserve">Scrambling, where the coded data bits are multiplied with a pseudo-random sequence, is a well-known technique to randomize interference from unintended transmissions and suppress this interference by using the processing gain inherent in the error-correcting code. </w:t>
      </w:r>
    </w:p>
    <w:p w14:paraId="45D94F03" w14:textId="55D8BA11" w:rsidR="00477768" w:rsidRPr="00CE0424" w:rsidRDefault="00DF699C" w:rsidP="00DF699C">
      <w:pPr>
        <w:pStyle w:val="BodyText"/>
      </w:pPr>
      <w:bookmarkStart w:id="1" w:name="_GoBack"/>
      <w:bookmarkEnd w:id="1"/>
      <w:r>
        <w:t>In this contribution, we propose the scrambling procedure for NR.</w:t>
      </w:r>
    </w:p>
    <w:p w14:paraId="3CB8F8BC" w14:textId="53304327" w:rsidR="004000E8" w:rsidRDefault="004000E8" w:rsidP="00CE0424">
      <w:pPr>
        <w:pStyle w:val="Heading1"/>
      </w:pPr>
      <w:bookmarkStart w:id="2" w:name="_Ref178064866"/>
      <w:r w:rsidRPr="00CE0424">
        <w:t>Discussion</w:t>
      </w:r>
      <w:bookmarkEnd w:id="2"/>
    </w:p>
    <w:p w14:paraId="507A934E" w14:textId="77777777" w:rsidR="00DF699C" w:rsidRDefault="00DF699C" w:rsidP="00DF699C">
      <w:pPr>
        <w:pStyle w:val="BodyText"/>
        <w:rPr>
          <w:lang w:val="en-US"/>
        </w:rPr>
      </w:pPr>
      <w:r>
        <w:rPr>
          <w:lang w:val="en-US"/>
        </w:rPr>
        <w:t xml:space="preserve">In general, </w:t>
      </w:r>
      <w:r w:rsidRPr="00781B09">
        <w:rPr>
          <w:lang w:val="en-US"/>
        </w:rPr>
        <w:t xml:space="preserve">multiple unicast transmissions are likely to be randomized due to different </w:t>
      </w:r>
      <w:r>
        <w:rPr>
          <w:lang w:val="en-US"/>
        </w:rPr>
        <w:t xml:space="preserve">payloads, different </w:t>
      </w:r>
      <w:r w:rsidRPr="00781B09">
        <w:rPr>
          <w:lang w:val="en-US"/>
        </w:rPr>
        <w:t>resource-block allocations and different MCS</w:t>
      </w:r>
      <w:r>
        <w:rPr>
          <w:lang w:val="en-US"/>
        </w:rPr>
        <w:t xml:space="preserve">. Hence, it is </w:t>
      </w:r>
      <w:r w:rsidRPr="005F4E61">
        <w:rPr>
          <w:i/>
          <w:lang w:val="en-US"/>
        </w:rPr>
        <w:t>extremely unlikely that two interfering signals appear anything but random</w:t>
      </w:r>
      <w:r>
        <w:rPr>
          <w:lang w:val="en-US"/>
        </w:rPr>
        <w:t>:</w:t>
      </w:r>
    </w:p>
    <w:p w14:paraId="0971E74A" w14:textId="77777777" w:rsidR="00DF699C" w:rsidRDefault="00DF699C" w:rsidP="00DF699C">
      <w:pPr>
        <w:pStyle w:val="Observation"/>
        <w:overflowPunct/>
        <w:autoSpaceDE/>
        <w:autoSpaceDN/>
        <w:adjustRightInd/>
        <w:spacing w:after="160" w:line="259" w:lineRule="auto"/>
        <w:jc w:val="left"/>
        <w:textAlignment w:val="auto"/>
        <w:rPr>
          <w:lang w:val="en-US"/>
        </w:rPr>
      </w:pPr>
      <w:bookmarkStart w:id="3" w:name="_Toc492904101"/>
      <w:r>
        <w:rPr>
          <w:lang w:val="en-US"/>
        </w:rPr>
        <w:t>Different unicast transmissions are inherently random, due to different payloads, different resource-block allocations and different payloads.</w:t>
      </w:r>
      <w:bookmarkEnd w:id="3"/>
    </w:p>
    <w:p w14:paraId="71C2AE16" w14:textId="77777777" w:rsidR="00DF699C" w:rsidRDefault="00DF699C" w:rsidP="00DF699C">
      <w:pPr>
        <w:pStyle w:val="BodyText"/>
        <w:rPr>
          <w:lang w:val="en-US"/>
        </w:rPr>
      </w:pPr>
      <w:r>
        <w:rPr>
          <w:lang w:val="en-US"/>
        </w:rPr>
        <w:t>To remove the tiny remaining risk that two transmissions look non-random, a simple additional scrambling should be designed. There is no reason to overdesign the scrambling procedure.</w:t>
      </w:r>
    </w:p>
    <w:p w14:paraId="549D88A3" w14:textId="77777777" w:rsidR="00DF699C" w:rsidRPr="00781B09" w:rsidRDefault="00DF699C" w:rsidP="00DF699C">
      <w:pPr>
        <w:pStyle w:val="BodyText"/>
        <w:rPr>
          <w:lang w:val="en-US"/>
        </w:rPr>
      </w:pPr>
      <w:r w:rsidRPr="00781B09">
        <w:rPr>
          <w:lang w:val="en-US"/>
        </w:rPr>
        <w:t xml:space="preserve">In LTE, transmissions are scrambled with a pseudo-random scrambling sequence initialized with  </w:t>
      </w:r>
    </w:p>
    <w:p w14:paraId="3A8FBECA" w14:textId="77777777" w:rsidR="00DF699C" w:rsidRDefault="00DF699C" w:rsidP="00DF699C">
      <w:pPr>
        <w:pStyle w:val="BodyText"/>
        <w:numPr>
          <w:ilvl w:val="0"/>
          <w:numId w:val="16"/>
        </w:numPr>
        <w:overflowPunct/>
        <w:autoSpaceDE/>
        <w:autoSpaceDN/>
        <w:adjustRightInd/>
        <w:spacing w:after="160" w:line="259" w:lineRule="auto"/>
        <w:jc w:val="left"/>
        <w:textAlignment w:val="auto"/>
      </w:pPr>
      <w:r>
        <w:t xml:space="preserve">UE ID, </w:t>
      </w:r>
    </w:p>
    <w:p w14:paraId="3797229A" w14:textId="77777777" w:rsidR="00DF699C" w:rsidRDefault="00DF699C" w:rsidP="00DF699C">
      <w:pPr>
        <w:pStyle w:val="BodyText"/>
        <w:numPr>
          <w:ilvl w:val="0"/>
          <w:numId w:val="16"/>
        </w:numPr>
        <w:overflowPunct/>
        <w:autoSpaceDE/>
        <w:autoSpaceDN/>
        <w:adjustRightInd/>
        <w:spacing w:after="160" w:line="259" w:lineRule="auto"/>
        <w:jc w:val="left"/>
        <w:textAlignment w:val="auto"/>
      </w:pPr>
      <w:r>
        <w:t>cell ID</w:t>
      </w:r>
    </w:p>
    <w:p w14:paraId="3C1731E8" w14:textId="77777777" w:rsidR="00DF699C" w:rsidRDefault="00DF699C" w:rsidP="00DF699C">
      <w:pPr>
        <w:pStyle w:val="BodyText"/>
        <w:numPr>
          <w:ilvl w:val="0"/>
          <w:numId w:val="16"/>
        </w:numPr>
        <w:overflowPunct/>
        <w:autoSpaceDE/>
        <w:autoSpaceDN/>
        <w:adjustRightInd/>
        <w:spacing w:after="160" w:line="259" w:lineRule="auto"/>
        <w:jc w:val="left"/>
        <w:textAlignment w:val="auto"/>
      </w:pPr>
      <w:r>
        <w:t>slot number, and</w:t>
      </w:r>
    </w:p>
    <w:p w14:paraId="60E26174" w14:textId="77777777" w:rsidR="00DF699C" w:rsidRPr="00781B09" w:rsidRDefault="00DF699C" w:rsidP="00DF699C">
      <w:pPr>
        <w:pStyle w:val="BodyText"/>
        <w:numPr>
          <w:ilvl w:val="0"/>
          <w:numId w:val="16"/>
        </w:numPr>
        <w:overflowPunct/>
        <w:autoSpaceDE/>
        <w:autoSpaceDN/>
        <w:adjustRightInd/>
        <w:spacing w:after="160" w:line="259" w:lineRule="auto"/>
        <w:jc w:val="left"/>
        <w:textAlignment w:val="auto"/>
        <w:rPr>
          <w:lang w:val="en-US"/>
        </w:rPr>
      </w:pPr>
      <w:r w:rsidRPr="00781B09">
        <w:rPr>
          <w:lang w:val="en-US"/>
        </w:rPr>
        <w:t>codeword number (for spatial multiplexing).</w:t>
      </w:r>
    </w:p>
    <w:p w14:paraId="67C1869D" w14:textId="77777777" w:rsidR="00DF699C" w:rsidRPr="00781B09" w:rsidRDefault="00DF699C" w:rsidP="00DF699C">
      <w:pPr>
        <w:pStyle w:val="BodyText"/>
        <w:rPr>
          <w:lang w:val="en-US"/>
        </w:rPr>
      </w:pPr>
      <w:r w:rsidRPr="00781B09">
        <w:rPr>
          <w:lang w:val="en-US"/>
        </w:rPr>
        <w:t>The principle behind including all these quantities is to make interfering transmissions as random as possible in order to exploit the processing gain in the decoding operation.</w:t>
      </w:r>
      <w:r>
        <w:rPr>
          <w:lang w:val="en-US"/>
        </w:rPr>
        <w:t xml:space="preserve"> Clearly, signals that interfere are transmitted using the same radio resources: they are transmitted at the same time at the same frequency location. </w:t>
      </w:r>
    </w:p>
    <w:p w14:paraId="06562F52" w14:textId="77777777" w:rsidR="00DF699C" w:rsidRDefault="00DF699C" w:rsidP="00DF699C">
      <w:pPr>
        <w:pStyle w:val="BodyText"/>
        <w:rPr>
          <w:lang w:val="en-US"/>
        </w:rPr>
      </w:pPr>
      <w:r w:rsidRPr="00781B09">
        <w:rPr>
          <w:lang w:val="en-US"/>
        </w:rPr>
        <w:t>However, making the scrambling sequence dependent on all these quantifies also leads to some undesirable effects. The inclusion of a timing component (the slot number) implies that a transmission cannot be prepared in advance, something that could be beneficial if a very quick scheduling decision, “go/no go”, on already prepared data is to be taken. Similarly, operation in unlicensed spectrum can imply that transmissions need to be “postponed” due to th</w:t>
      </w:r>
      <w:r>
        <w:rPr>
          <w:lang w:val="en-US"/>
        </w:rPr>
        <w:t>e listen-before-talk operation:</w:t>
      </w:r>
    </w:p>
    <w:p w14:paraId="3362210D" w14:textId="77777777" w:rsidR="00DF699C" w:rsidRDefault="00DF699C" w:rsidP="00DF699C">
      <w:pPr>
        <w:pStyle w:val="Observation"/>
        <w:overflowPunct/>
        <w:autoSpaceDE/>
        <w:autoSpaceDN/>
        <w:adjustRightInd/>
        <w:spacing w:after="160" w:line="259" w:lineRule="auto"/>
        <w:jc w:val="left"/>
        <w:textAlignment w:val="auto"/>
        <w:rPr>
          <w:lang w:val="en-US"/>
        </w:rPr>
      </w:pPr>
      <w:bookmarkStart w:id="4" w:name="_Toc492904102"/>
      <w:r>
        <w:rPr>
          <w:lang w:val="en-US"/>
        </w:rPr>
        <w:t>Including a timing component in the scrambling sequence generation complicates system design for unlicensed operation.</w:t>
      </w:r>
      <w:bookmarkEnd w:id="4"/>
    </w:p>
    <w:p w14:paraId="569AB568" w14:textId="77777777" w:rsidR="00DF699C" w:rsidRDefault="00DF699C" w:rsidP="00DF699C">
      <w:pPr>
        <w:pStyle w:val="BodyText"/>
        <w:rPr>
          <w:lang w:val="en-US"/>
        </w:rPr>
      </w:pPr>
      <w:r>
        <w:rPr>
          <w:lang w:val="en-US"/>
        </w:rPr>
        <w:t>Here we also note that including a timing component, e.g., the slot number, in the scrambling may not lead to that an interfering signal looks more random.  In a synchronized network, if signal A is interfered by signal B, the slot numbers for signals A and B would be equal, and initializing the pseudo-random scrambling sequence with slot number would be pointless:</w:t>
      </w:r>
    </w:p>
    <w:p w14:paraId="082E2DC7" w14:textId="77777777" w:rsidR="00DF699C" w:rsidRPr="00EB71B1" w:rsidRDefault="00DF699C" w:rsidP="00DF699C">
      <w:pPr>
        <w:pStyle w:val="Observation"/>
        <w:overflowPunct/>
        <w:autoSpaceDE/>
        <w:autoSpaceDN/>
        <w:adjustRightInd/>
        <w:spacing w:after="160" w:line="259" w:lineRule="auto"/>
        <w:jc w:val="left"/>
        <w:textAlignment w:val="auto"/>
        <w:rPr>
          <w:lang w:val="en-US"/>
        </w:rPr>
      </w:pPr>
      <w:bookmarkStart w:id="5" w:name="_Ref492214210"/>
      <w:bookmarkStart w:id="6" w:name="_Toc492904103"/>
      <w:r>
        <w:rPr>
          <w:lang w:val="en-US"/>
        </w:rPr>
        <w:t>In a synchronized system, initializing the scrambling with the slot number would not lead to increased randomness in the signals.</w:t>
      </w:r>
      <w:bookmarkEnd w:id="5"/>
      <w:bookmarkEnd w:id="6"/>
      <w:r>
        <w:rPr>
          <w:lang w:val="en-US"/>
        </w:rPr>
        <w:t xml:space="preserve"> </w:t>
      </w:r>
    </w:p>
    <w:p w14:paraId="6E9EDA58" w14:textId="65818BBC" w:rsidR="00DF699C" w:rsidRDefault="00DF699C" w:rsidP="00DF699C">
      <w:pPr>
        <w:pStyle w:val="BodyText"/>
        <w:rPr>
          <w:lang w:val="en-US"/>
        </w:rPr>
      </w:pPr>
      <w:r>
        <w:rPr>
          <w:lang w:val="en-US"/>
        </w:rPr>
        <w:lastRenderedPageBreak/>
        <w:t xml:space="preserve">Clearly, </w:t>
      </w:r>
      <w:r>
        <w:rPr>
          <w:lang w:val="en-US"/>
        </w:rPr>
        <w:fldChar w:fldCharType="begin"/>
      </w:r>
      <w:r>
        <w:rPr>
          <w:lang w:val="en-US"/>
        </w:rPr>
        <w:instrText xml:space="preserve"> REF _Ref492214210 \r \h </w:instrText>
      </w:r>
      <w:r>
        <w:rPr>
          <w:lang w:val="en-US"/>
        </w:rPr>
      </w:r>
      <w:r>
        <w:rPr>
          <w:lang w:val="en-US"/>
        </w:rPr>
        <w:fldChar w:fldCharType="separate"/>
      </w:r>
      <w:r w:rsidR="00E2312C">
        <w:rPr>
          <w:lang w:val="en-US"/>
        </w:rPr>
        <w:t>Observation 3</w:t>
      </w:r>
      <w:r>
        <w:rPr>
          <w:lang w:val="en-US"/>
        </w:rPr>
        <w:fldChar w:fldCharType="end"/>
      </w:r>
      <w:r>
        <w:rPr>
          <w:lang w:val="en-US"/>
        </w:rPr>
        <w:t xml:space="preserve"> is relevant for any type of radio resource: there is no point to initialize scrambling by, e.g., numerology or sub-carrier spacing, since two UEs that use different numerologies or subcarrier spacing’s appear random anyway. Similarly, there is no point to initialize scrambling by the BWP index, since if two UEs use different BWPs, they typically don’t interfere, and if they use the same BWP, no additional randomization is achieved by scrambling with BWP index.</w:t>
      </w:r>
    </w:p>
    <w:p w14:paraId="331CE15B" w14:textId="77777777" w:rsidR="00DF699C" w:rsidRPr="00781B09" w:rsidRDefault="00DF699C" w:rsidP="00DF699C">
      <w:pPr>
        <w:pStyle w:val="BodyText"/>
        <w:rPr>
          <w:lang w:val="en-US"/>
        </w:rPr>
      </w:pPr>
      <w:r w:rsidRPr="00781B09">
        <w:rPr>
          <w:lang w:val="en-US"/>
        </w:rPr>
        <w:t xml:space="preserve">Making the scrambling dependent on the ID of a transmission point (cell ID in the case of LTE) turned out to be a problem in LTE when CoMP was introduced, leading to the introduction of “virtual cell ID”. In NR, we propose to take this a step further, by providing scrambling seeds explicitly for all relevant physical channels. In NR, it should </w:t>
      </w:r>
      <w:r w:rsidRPr="00024519">
        <w:rPr>
          <w:i/>
          <w:lang w:val="en-US"/>
        </w:rPr>
        <w:t>not</w:t>
      </w:r>
      <w:r w:rsidRPr="00781B09">
        <w:rPr>
          <w:lang w:val="en-US"/>
        </w:rPr>
        <w:t xml:space="preserve"> be mandated to have scrambling that is hardcoded to any network identity. This will always make it possible to change transmission point in a transparent way, by assigning a UE-specific scrambling seed. </w:t>
      </w:r>
    </w:p>
    <w:p w14:paraId="75FE37A6" w14:textId="77777777" w:rsidR="00DF699C" w:rsidRPr="00781B09" w:rsidRDefault="00DF699C" w:rsidP="00DF699C">
      <w:pPr>
        <w:pStyle w:val="Observation"/>
        <w:overflowPunct/>
        <w:autoSpaceDE/>
        <w:autoSpaceDN/>
        <w:adjustRightInd/>
        <w:spacing w:after="160" w:line="259" w:lineRule="auto"/>
        <w:jc w:val="left"/>
        <w:textAlignment w:val="auto"/>
        <w:rPr>
          <w:lang w:val="en-US"/>
        </w:rPr>
      </w:pPr>
      <w:bookmarkStart w:id="7" w:name="_Ref481503445"/>
      <w:bookmarkStart w:id="8" w:name="_Toc490226563"/>
      <w:bookmarkStart w:id="9" w:name="_Toc492904104"/>
      <w:r w:rsidRPr="00781B09">
        <w:rPr>
          <w:lang w:val="en-US"/>
        </w:rPr>
        <w:t>By avoiding that scrambling initialization is tied to any network identifier, e.g., the cell Id, UE mobility can be made transparent over larger areas.</w:t>
      </w:r>
      <w:bookmarkEnd w:id="7"/>
      <w:bookmarkEnd w:id="8"/>
      <w:bookmarkEnd w:id="9"/>
    </w:p>
    <w:p w14:paraId="34A9C21B" w14:textId="77777777" w:rsidR="00DF699C" w:rsidRPr="00781B09" w:rsidRDefault="00DF699C" w:rsidP="00DF699C">
      <w:pPr>
        <w:pStyle w:val="BodyText"/>
        <w:rPr>
          <w:lang w:val="en-US"/>
        </w:rPr>
      </w:pPr>
      <w:r w:rsidRPr="00781B09">
        <w:rPr>
          <w:lang w:val="en-US"/>
        </w:rPr>
        <w:t>Clearly, the UE must be provided with the scrambling initializer. As soon the UE is in connected mode, dedicated RRC signaling can be used for that purpose, and this opportunity should be exploited. Hence, for a UE-specific PDCCH and PDSCH, PUCCH and PUSCH, the scrambling should be initialized by an identity provided using dedicated RRC signaling:</w:t>
      </w:r>
    </w:p>
    <w:p w14:paraId="5F00A702" w14:textId="674DC622" w:rsidR="00DF699C" w:rsidRPr="00781B09" w:rsidRDefault="00DF699C" w:rsidP="00DF699C">
      <w:pPr>
        <w:rPr>
          <w:lang w:val="en-US"/>
        </w:rPr>
      </w:pPr>
      <w:r w:rsidRPr="00781B09">
        <w:rPr>
          <w:lang w:val="en-US"/>
        </w:rPr>
        <w:t>In some cases, the UE will need to receive the PDCCH and the PDSCH when it is not in connected mode, e.g., to receive paging and system information. In that case, dedicated RRC signaling cannot be used</w:t>
      </w:r>
      <w:r w:rsidR="00A07E2B">
        <w:rPr>
          <w:lang w:val="en-US"/>
        </w:rPr>
        <w:t xml:space="preserve"> and some default parameter obtained prior to RRC must be used.</w:t>
      </w:r>
    </w:p>
    <w:p w14:paraId="29913438" w14:textId="701B3000" w:rsidR="00074062" w:rsidRPr="00E2312C" w:rsidRDefault="00E2312C" w:rsidP="00074062">
      <w:pPr>
        <w:rPr>
          <w:lang w:val="en-US"/>
        </w:rPr>
      </w:pPr>
      <w:r>
        <w:rPr>
          <w:lang w:val="en-US"/>
        </w:rPr>
        <w:t>Since a length-31 Gold sequence is proposed to be used, it is good is the initialization value spans as many of the 2</w:t>
      </w:r>
      <w:r>
        <w:rPr>
          <w:vertAlign w:val="superscript"/>
          <w:lang w:val="en-US"/>
        </w:rPr>
        <w:t>31</w:t>
      </w:r>
      <w:r>
        <w:rPr>
          <w:lang w:val="en-US"/>
        </w:rPr>
        <w:t xml:space="preserve"> states as possible. On the other hand, we still want the flexibility to perform preparation of a transport block without deciding on when to transmit it (i.e. no time dependence). There are benefits to make the scrambling dependent on whether the transmission is slot based (PDSCH/PUSCH mapping type A) or mini-slot based (Type B), in case a Type B transmission preempts a scheduled Type A transmission to the UE.</w:t>
      </w:r>
      <w:r w:rsidR="00402508">
        <w:rPr>
          <w:lang w:val="en-US"/>
        </w:rPr>
        <w:t xml:space="preserve"> We also suggest to make the scrambling initialization different for UL and DL.</w:t>
      </w:r>
    </w:p>
    <w:p w14:paraId="29B1B0B5" w14:textId="4FF0C51C" w:rsidR="00E2312C" w:rsidRDefault="00E2312C" w:rsidP="00E2312C">
      <w:pPr>
        <w:pStyle w:val="Proposal"/>
      </w:pPr>
      <w:bookmarkStart w:id="10" w:name="_Toc494445999"/>
      <w:bookmarkStart w:id="11" w:name="_Toc494396845"/>
      <w:bookmarkStart w:id="12" w:name="_Toc494396908"/>
      <w:bookmarkStart w:id="13" w:name="_Toc494445952"/>
      <w:r>
        <w:t>Use a length-31 Gold sequence (same as LTE) for data scrambling</w:t>
      </w:r>
      <w:bookmarkEnd w:id="10"/>
    </w:p>
    <w:p w14:paraId="1790EE13" w14:textId="45FD83AF" w:rsidR="00074062" w:rsidRPr="00E2312C" w:rsidRDefault="00074062" w:rsidP="00E2312C">
      <w:pPr>
        <w:pStyle w:val="Proposal"/>
      </w:pPr>
      <w:bookmarkStart w:id="14" w:name="_Toc494446000"/>
      <w:r w:rsidRPr="00E2312C">
        <w:t xml:space="preserve">The sequence initialization value of </w:t>
      </w:r>
      <w:r w:rsidRPr="00E2312C">
        <w:object w:dxaOrig="360" w:dyaOrig="300" w14:anchorId="26CA5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pt" o:ole="">
            <v:imagedata r:id="rId13" o:title=""/>
          </v:shape>
          <o:OLEObject Type="Embed" ProgID="Equation.3" ShapeID="_x0000_i1025" DrawAspect="Content" ObjectID="_1568447148" r:id="rId14"/>
        </w:object>
      </w:r>
      <w:r w:rsidRPr="00E2312C">
        <w:t xml:space="preserve"> depends on the RNTI, the codeword</w:t>
      </w:r>
      <w:r w:rsidR="00E2312C">
        <w:t xml:space="preserve"> index</w:t>
      </w:r>
      <w:r w:rsidRPr="00E2312C">
        <w:t xml:space="preserve">, the channel type (DL or UL), whether it is slot based or non-slot based,  and an identifier </w:t>
      </w:r>
      <w:r w:rsidRPr="00E2312C">
        <w:object w:dxaOrig="400" w:dyaOrig="360" w14:anchorId="3C0F9E4D">
          <v:shape id="_x0000_i1026" type="#_x0000_t75" style="width:20.25pt;height:18pt" o:ole="">
            <v:imagedata r:id="rId15" o:title=""/>
          </v:shape>
          <o:OLEObject Type="Embed" ProgID="Equation.3" ShapeID="_x0000_i1026" DrawAspect="Content" ObjectID="_1568447149" r:id="rId16"/>
        </w:object>
      </w:r>
      <w:r w:rsidRPr="00E2312C">
        <w:t xml:space="preserve">  which is a UE specific higher layer configured integer in the range 0-1007, according to</w:t>
      </w:r>
      <w:bookmarkEnd w:id="11"/>
      <w:bookmarkEnd w:id="12"/>
      <w:bookmarkEnd w:id="13"/>
      <w:bookmarkEnd w:id="14"/>
    </w:p>
    <w:p w14:paraId="2E09FD49" w14:textId="77777777" w:rsidR="00074062" w:rsidRPr="00E2312C" w:rsidRDefault="00074062" w:rsidP="00E2312C">
      <w:pPr>
        <w:pStyle w:val="Proposal"/>
        <w:numPr>
          <w:ilvl w:val="0"/>
          <w:numId w:val="0"/>
        </w:numPr>
        <w:ind w:left="1701"/>
      </w:pPr>
      <w:r w:rsidRPr="00E2312C">
        <w:tab/>
      </w:r>
      <w:r w:rsidRPr="00E2312C">
        <w:tab/>
      </w:r>
      <w:bookmarkStart w:id="15" w:name="_Toc494396846"/>
      <w:bookmarkStart w:id="16" w:name="_Toc494396909"/>
      <w:bookmarkStart w:id="17" w:name="_Toc494445953"/>
      <w:bookmarkStart w:id="18" w:name="_Toc494446001"/>
      <w:bookmarkEnd w:id="15"/>
      <w:bookmarkEnd w:id="16"/>
      <w:bookmarkEnd w:id="17"/>
      <w:bookmarkEnd w:id="18"/>
      <w:r w:rsidRPr="00E2312C">
        <w:object w:dxaOrig="3820" w:dyaOrig="340" w14:anchorId="3E38C624">
          <v:shape id="_x0000_i1027" type="#_x0000_t75" style="width:191.25pt;height:17.25pt" o:ole="">
            <v:imagedata r:id="rId17" o:title=""/>
          </v:shape>
          <o:OLEObject Type="Embed" ProgID="Equation.3" ShapeID="_x0000_i1027" DrawAspect="Content" ObjectID="_1568447150" r:id="rId18"/>
        </w:object>
      </w:r>
    </w:p>
    <w:p w14:paraId="50469DB4" w14:textId="075C509F" w:rsidR="00074062" w:rsidRPr="00E2312C" w:rsidRDefault="00074062" w:rsidP="00E2312C">
      <w:pPr>
        <w:pStyle w:val="Proposal"/>
        <w:numPr>
          <w:ilvl w:val="0"/>
          <w:numId w:val="0"/>
        </w:numPr>
        <w:ind w:left="1701"/>
      </w:pPr>
      <w:bookmarkStart w:id="19" w:name="_Toc494396847"/>
      <w:bookmarkStart w:id="20" w:name="_Toc494396910"/>
      <w:bookmarkStart w:id="21" w:name="_Toc494445954"/>
      <w:bookmarkStart w:id="22" w:name="_Toc494446002"/>
      <w:r w:rsidRPr="00E2312C">
        <w:t xml:space="preserve">Where </w:t>
      </w:r>
      <w:r w:rsidR="00E2312C" w:rsidRPr="00E2312C">
        <w:rPr>
          <w:position w:val="-6"/>
        </w:rPr>
        <w:object w:dxaOrig="499" w:dyaOrig="260" w14:anchorId="23162893">
          <v:shape id="_x0000_i1028" type="#_x0000_t75" style="width:24.75pt;height:12.75pt" o:ole="">
            <v:imagedata r:id="rId19" o:title=""/>
          </v:shape>
          <o:OLEObject Type="Embed" ProgID="Equation.3" ShapeID="_x0000_i1028" DrawAspect="Content" ObjectID="_1568447151" r:id="rId20"/>
        </w:object>
      </w:r>
      <w:r w:rsidRPr="00E2312C">
        <w:t xml:space="preserve">for downlink, </w:t>
      </w:r>
      <w:r w:rsidR="00E2312C" w:rsidRPr="00E2312C">
        <w:rPr>
          <w:position w:val="-6"/>
        </w:rPr>
        <w:object w:dxaOrig="460" w:dyaOrig="240" w14:anchorId="241F4C8C">
          <v:shape id="_x0000_i1029" type="#_x0000_t75" style="width:23.25pt;height:12pt" o:ole="">
            <v:imagedata r:id="rId21" o:title=""/>
          </v:shape>
          <o:OLEObject Type="Embed" ProgID="Equation.3" ShapeID="_x0000_i1029" DrawAspect="Content" ObjectID="_1568447152" r:id="rId22"/>
        </w:object>
      </w:r>
      <w:r w:rsidRPr="00E2312C">
        <w:t xml:space="preserve"> for uplink, </w:t>
      </w:r>
      <w:r w:rsidR="00E2312C" w:rsidRPr="00E2312C">
        <w:rPr>
          <w:position w:val="-6"/>
        </w:rPr>
        <w:object w:dxaOrig="460" w:dyaOrig="240" w14:anchorId="5FC852BA">
          <v:shape id="_x0000_i1030" type="#_x0000_t75" style="width:23.25pt;height:12pt" o:ole="">
            <v:imagedata r:id="rId23" o:title=""/>
          </v:shape>
          <o:OLEObject Type="Embed" ProgID="Equation.3" ShapeID="_x0000_i1030" DrawAspect="Content" ObjectID="_1568447153" r:id="rId24"/>
        </w:object>
      </w:r>
      <w:r w:rsidRPr="00E2312C">
        <w:t xml:space="preserve">for </w:t>
      </w:r>
      <w:r w:rsidR="00E2312C">
        <w:t>PDSCH/PUSCH mapping Type A</w:t>
      </w:r>
      <w:r w:rsidRPr="00E2312C">
        <w:t xml:space="preserve"> and </w:t>
      </w:r>
      <w:r w:rsidR="00E2312C" w:rsidRPr="00E2312C">
        <w:rPr>
          <w:position w:val="-6"/>
        </w:rPr>
        <w:object w:dxaOrig="440" w:dyaOrig="240" w14:anchorId="231A886E">
          <v:shape id="_x0000_i1031" type="#_x0000_t75" style="width:21.75pt;height:12pt" o:ole="">
            <v:imagedata r:id="rId25" o:title=""/>
          </v:shape>
          <o:OLEObject Type="Embed" ProgID="Equation.3" ShapeID="_x0000_i1031" DrawAspect="Content" ObjectID="_1568447154" r:id="rId26"/>
        </w:object>
      </w:r>
      <w:r w:rsidRPr="00E2312C">
        <w:t xml:space="preserve"> for </w:t>
      </w:r>
      <w:r w:rsidR="00E2312C">
        <w:t>PDSCH/PUSCH mapping Type B</w:t>
      </w:r>
      <w:r w:rsidRPr="00E2312C">
        <w:t xml:space="preserve">. Default value of </w:t>
      </w:r>
      <w:r w:rsidR="00E2312C" w:rsidRPr="00E2312C">
        <w:rPr>
          <w:position w:val="-10"/>
        </w:rPr>
        <w:object w:dxaOrig="400" w:dyaOrig="360" w14:anchorId="4BF0BC27">
          <v:shape id="_x0000_i1032" type="#_x0000_t75" style="width:20.25pt;height:18pt" o:ole="">
            <v:imagedata r:id="rId27" o:title=""/>
          </v:shape>
          <o:OLEObject Type="Embed" ProgID="Equation.3" ShapeID="_x0000_i1032" DrawAspect="Content" ObjectID="_1568447155" r:id="rId28"/>
        </w:object>
      </w:r>
      <w:r w:rsidRPr="00E2312C">
        <w:t xml:space="preserve">, before RRC configuration is equal to </w:t>
      </w:r>
      <w:r w:rsidR="00E2312C" w:rsidRPr="00E2312C">
        <w:rPr>
          <w:position w:val="-10"/>
        </w:rPr>
        <w:object w:dxaOrig="480" w:dyaOrig="340" w14:anchorId="6D6EF5FD">
          <v:shape id="_x0000_i1033" type="#_x0000_t75" style="width:24pt;height:17.25pt" o:ole="">
            <v:imagedata r:id="rId29" o:title=""/>
          </v:shape>
          <o:OLEObject Type="Embed" ProgID="Equation.3" ShapeID="_x0000_i1033" DrawAspect="Content" ObjectID="_1568447156" r:id="rId30"/>
        </w:object>
      </w:r>
      <w:r w:rsidRPr="00E2312C">
        <w:t>.</w:t>
      </w:r>
      <w:bookmarkEnd w:id="19"/>
      <w:bookmarkEnd w:id="20"/>
      <w:bookmarkEnd w:id="21"/>
      <w:bookmarkEnd w:id="22"/>
    </w:p>
    <w:p w14:paraId="47F47A25" w14:textId="77777777" w:rsidR="00DF699C" w:rsidRPr="005F4E61" w:rsidRDefault="00DF699C" w:rsidP="00DF699C">
      <w:pPr>
        <w:pStyle w:val="BodyText"/>
        <w:rPr>
          <w:lang w:val="en-US"/>
        </w:rPr>
      </w:pPr>
    </w:p>
    <w:p w14:paraId="56327F3C" w14:textId="77777777" w:rsidR="00C01F33" w:rsidRPr="00CE0424" w:rsidRDefault="00C01F33" w:rsidP="003A0E41">
      <w:pPr>
        <w:pStyle w:val="Heading1"/>
      </w:pPr>
      <w:r w:rsidRPr="00CE0424">
        <w:t>Conclusion</w:t>
      </w:r>
      <w:r w:rsidR="00AE2FEB">
        <w:t>s</w:t>
      </w:r>
    </w:p>
    <w:p w14:paraId="52E627AF" w14:textId="653D4713" w:rsidR="002611E7" w:rsidRDefault="002611E7" w:rsidP="00E5689D">
      <w:pPr>
        <w:pStyle w:val="BodyText"/>
      </w:pPr>
    </w:p>
    <w:p w14:paraId="71BF9DAD" w14:textId="77777777" w:rsidR="00E2312C" w:rsidRDefault="002611E7" w:rsidP="00E5689D">
      <w:pPr>
        <w:pStyle w:val="BodyText"/>
        <w:rPr>
          <w:noProof/>
        </w:rPr>
      </w:pPr>
      <w:r>
        <w:t>We make the following additional proposals:</w:t>
      </w:r>
      <w:r w:rsidR="00E5689D">
        <w:rPr>
          <w:b/>
          <w:bCs/>
        </w:rPr>
        <w:fldChar w:fldCharType="begin"/>
      </w:r>
      <w:r w:rsidR="00E5689D">
        <w:rPr>
          <w:b/>
          <w:bCs/>
        </w:rPr>
        <w:instrText xml:space="preserve"> TOC \f \n \p " " \t "Proposal,1" </w:instrText>
      </w:r>
      <w:r w:rsidR="00E5689D">
        <w:rPr>
          <w:b/>
          <w:bCs/>
        </w:rPr>
        <w:fldChar w:fldCharType="separate"/>
      </w:r>
    </w:p>
    <w:p w14:paraId="74799885" w14:textId="77777777" w:rsidR="00E2312C" w:rsidRPr="00E2312C" w:rsidRDefault="00E2312C">
      <w:pPr>
        <w:pStyle w:val="TOC1"/>
        <w:rPr>
          <w:rFonts w:asciiTheme="minorHAnsi" w:eastAsiaTheme="minorEastAsia" w:hAnsiTheme="minorHAnsi" w:cstheme="minorBidi"/>
          <w:b w:val="0"/>
          <w:sz w:val="22"/>
          <w:lang w:eastAsia="sv-SE"/>
        </w:rPr>
      </w:pPr>
      <w:r>
        <w:lastRenderedPageBreak/>
        <w:t>Proposal 1</w:t>
      </w:r>
      <w:r w:rsidRPr="00E2312C">
        <w:rPr>
          <w:rFonts w:asciiTheme="minorHAnsi" w:eastAsiaTheme="minorEastAsia" w:hAnsiTheme="minorHAnsi" w:cstheme="minorBidi"/>
          <w:b w:val="0"/>
          <w:sz w:val="22"/>
          <w:lang w:eastAsia="sv-SE"/>
        </w:rPr>
        <w:tab/>
      </w:r>
      <w:r>
        <w:t>Use a length-31 Gold sequence for data scrambling</w:t>
      </w:r>
    </w:p>
    <w:p w14:paraId="77DD1150" w14:textId="77777777" w:rsidR="00E2312C" w:rsidRPr="00E2312C" w:rsidRDefault="00E2312C">
      <w:pPr>
        <w:pStyle w:val="TOC1"/>
        <w:rPr>
          <w:rFonts w:asciiTheme="minorHAnsi" w:eastAsiaTheme="minorEastAsia" w:hAnsiTheme="minorHAnsi" w:cstheme="minorBidi"/>
          <w:b w:val="0"/>
          <w:sz w:val="22"/>
          <w:lang w:eastAsia="sv-SE"/>
        </w:rPr>
      </w:pPr>
      <w:r>
        <w:t>Proposal 2</w:t>
      </w:r>
      <w:r w:rsidRPr="00E2312C">
        <w:rPr>
          <w:rFonts w:asciiTheme="minorHAnsi" w:eastAsiaTheme="minorEastAsia" w:hAnsiTheme="minorHAnsi" w:cstheme="minorBidi"/>
          <w:b w:val="0"/>
          <w:sz w:val="22"/>
          <w:lang w:eastAsia="sv-SE"/>
        </w:rPr>
        <w:tab/>
      </w:r>
      <w:r>
        <w:t xml:space="preserve">The sequence initialization value of </w:t>
      </w:r>
      <w:r w:rsidRPr="00E2312C">
        <w:object w:dxaOrig="360" w:dyaOrig="300" w14:anchorId="5F10F73F">
          <v:shape id="_x0000_i1034" type="#_x0000_t75" style="width:18pt;height:15pt" o:ole="">
            <v:imagedata r:id="rId13" o:title=""/>
          </v:shape>
          <o:OLEObject Type="Embed" ProgID="Equation.3" ShapeID="_x0000_i1034" DrawAspect="Content" ObjectID="_1568447157" r:id="rId31"/>
        </w:object>
      </w:r>
      <w:r>
        <w:t xml:space="preserve"> depends on the RNTI, the codeword index, the channel type (DL or UL), whether it is slot based or non-slot based,  and an identifier </w:t>
      </w:r>
      <w:r w:rsidRPr="00E2312C">
        <w:object w:dxaOrig="400" w:dyaOrig="360" w14:anchorId="28EA2067">
          <v:shape id="_x0000_i1035" type="#_x0000_t75" style="width:20.25pt;height:18pt" o:ole="">
            <v:imagedata r:id="rId15" o:title=""/>
          </v:shape>
          <o:OLEObject Type="Embed" ProgID="Equation.3" ShapeID="_x0000_i1035" DrawAspect="Content" ObjectID="_1568447158" r:id="rId32"/>
        </w:object>
      </w:r>
      <w:r>
        <w:t xml:space="preserve">  which is a UE specific higher layer configured integer in the range 0-1007, according to</w:t>
      </w:r>
    </w:p>
    <w:p w14:paraId="76EE1296" w14:textId="4B714492" w:rsidR="00E2312C" w:rsidRDefault="00D60A33">
      <w:pPr>
        <w:pStyle w:val="TOC1"/>
        <w:rPr>
          <w:rFonts w:asciiTheme="minorHAnsi" w:eastAsiaTheme="minorEastAsia" w:hAnsiTheme="minorHAnsi" w:cstheme="minorBidi"/>
          <w:b w:val="0"/>
          <w:sz w:val="22"/>
          <w:lang w:val="sv-SE" w:eastAsia="sv-SE"/>
        </w:rPr>
      </w:pPr>
      <w:r>
        <w:tab/>
      </w:r>
      <w:r>
        <w:tab/>
      </w:r>
      <w:r w:rsidR="00E2312C" w:rsidRPr="00E2312C">
        <w:object w:dxaOrig="3820" w:dyaOrig="340" w14:anchorId="38E9D434">
          <v:shape id="_x0000_i1036" type="#_x0000_t75" style="width:191.25pt;height:17.25pt" o:ole="">
            <v:imagedata r:id="rId17" o:title=""/>
          </v:shape>
          <o:OLEObject Type="Embed" ProgID="Equation.3" ShapeID="_x0000_i1036" DrawAspect="Content" ObjectID="_1568447159" r:id="rId33"/>
        </w:object>
      </w:r>
    </w:p>
    <w:p w14:paraId="264BED52" w14:textId="6A297206" w:rsidR="00E2312C" w:rsidRPr="00E2312C" w:rsidRDefault="00D60A33">
      <w:pPr>
        <w:pStyle w:val="TOC1"/>
        <w:rPr>
          <w:rFonts w:asciiTheme="minorHAnsi" w:eastAsiaTheme="minorEastAsia" w:hAnsiTheme="minorHAnsi" w:cstheme="minorBidi"/>
          <w:b w:val="0"/>
          <w:sz w:val="22"/>
          <w:lang w:eastAsia="sv-SE"/>
        </w:rPr>
      </w:pPr>
      <w:r>
        <w:tab/>
      </w:r>
      <w:r w:rsidR="00E2312C">
        <w:t xml:space="preserve">Where </w:t>
      </w:r>
      <w:r w:rsidR="00E2312C" w:rsidRPr="00E2312C">
        <w:rPr>
          <w:position w:val="-6"/>
        </w:rPr>
        <w:object w:dxaOrig="499" w:dyaOrig="260" w14:anchorId="7D7E9EFC">
          <v:shape id="_x0000_i1037" type="#_x0000_t75" style="width:24.75pt;height:12.75pt" o:ole="">
            <v:imagedata r:id="rId19" o:title=""/>
          </v:shape>
          <o:OLEObject Type="Embed" ProgID="Equation.3" ShapeID="_x0000_i1037" DrawAspect="Content" ObjectID="_1568447160" r:id="rId34"/>
        </w:object>
      </w:r>
      <w:r w:rsidR="00E2312C">
        <w:t xml:space="preserve">for downlink, </w:t>
      </w:r>
      <w:r w:rsidR="00E2312C" w:rsidRPr="00E2312C">
        <w:rPr>
          <w:position w:val="-6"/>
        </w:rPr>
        <w:object w:dxaOrig="460" w:dyaOrig="240" w14:anchorId="7DA6306A">
          <v:shape id="_x0000_i1038" type="#_x0000_t75" style="width:23.25pt;height:12pt" o:ole="">
            <v:imagedata r:id="rId21" o:title=""/>
          </v:shape>
          <o:OLEObject Type="Embed" ProgID="Equation.3" ShapeID="_x0000_i1038" DrawAspect="Content" ObjectID="_1568447161" r:id="rId35"/>
        </w:object>
      </w:r>
      <w:r w:rsidR="00E2312C">
        <w:t xml:space="preserve"> for uplink, </w:t>
      </w:r>
      <w:r w:rsidR="00E2312C" w:rsidRPr="00E2312C">
        <w:rPr>
          <w:position w:val="-6"/>
        </w:rPr>
        <w:object w:dxaOrig="460" w:dyaOrig="240" w14:anchorId="6B9C50E9">
          <v:shape id="_x0000_i1039" type="#_x0000_t75" style="width:23.25pt;height:12pt" o:ole="">
            <v:imagedata r:id="rId23" o:title=""/>
          </v:shape>
          <o:OLEObject Type="Embed" ProgID="Equation.3" ShapeID="_x0000_i1039" DrawAspect="Content" ObjectID="_1568447162" r:id="rId36"/>
        </w:object>
      </w:r>
      <w:r w:rsidR="00E2312C">
        <w:t xml:space="preserve">for PDSCH/PUSCH mapping Type A and </w:t>
      </w:r>
      <w:r w:rsidR="00E2312C" w:rsidRPr="00E2312C">
        <w:rPr>
          <w:position w:val="-6"/>
        </w:rPr>
        <w:object w:dxaOrig="440" w:dyaOrig="240" w14:anchorId="66D8E4F7">
          <v:shape id="_x0000_i1040" type="#_x0000_t75" style="width:21.75pt;height:12pt" o:ole="">
            <v:imagedata r:id="rId25" o:title=""/>
          </v:shape>
          <o:OLEObject Type="Embed" ProgID="Equation.3" ShapeID="_x0000_i1040" DrawAspect="Content" ObjectID="_1568447163" r:id="rId37"/>
        </w:object>
      </w:r>
      <w:r w:rsidR="00E2312C">
        <w:t xml:space="preserve"> for PDSCH/PUSCH mapping Type B. Default value of </w:t>
      </w:r>
      <w:r w:rsidR="00E2312C" w:rsidRPr="00E2312C">
        <w:rPr>
          <w:position w:val="-10"/>
        </w:rPr>
        <w:object w:dxaOrig="400" w:dyaOrig="360" w14:anchorId="29D4CE58">
          <v:shape id="_x0000_i1041" type="#_x0000_t75" style="width:20.25pt;height:18pt" o:ole="">
            <v:imagedata r:id="rId27" o:title=""/>
          </v:shape>
          <o:OLEObject Type="Embed" ProgID="Equation.3" ShapeID="_x0000_i1041" DrawAspect="Content" ObjectID="_1568447164" r:id="rId38"/>
        </w:object>
      </w:r>
      <w:r w:rsidR="00E2312C">
        <w:t xml:space="preserve">, before RRC configuration is equal to </w:t>
      </w:r>
      <w:r w:rsidR="00E2312C" w:rsidRPr="00E2312C">
        <w:rPr>
          <w:position w:val="-10"/>
        </w:rPr>
        <w:object w:dxaOrig="480" w:dyaOrig="340" w14:anchorId="63FCCE0C">
          <v:shape id="_x0000_i1042" type="#_x0000_t75" style="width:24pt;height:17.25pt" o:ole="">
            <v:imagedata r:id="rId29" o:title=""/>
          </v:shape>
          <o:OLEObject Type="Embed" ProgID="Equation.3" ShapeID="_x0000_i1042" DrawAspect="Content" ObjectID="_1568447165" r:id="rId39"/>
        </w:object>
      </w:r>
      <w:r w:rsidR="00E2312C">
        <w:t>.</w:t>
      </w:r>
    </w:p>
    <w:p w14:paraId="3BC9304B" w14:textId="42A96284" w:rsidR="003A7EF3" w:rsidRPr="00CE0424" w:rsidRDefault="00E5689D" w:rsidP="00402508">
      <w:pPr>
        <w:pStyle w:val="BodyText"/>
      </w:pPr>
      <w:r>
        <w:rPr>
          <w:b/>
          <w:bCs/>
        </w:rPr>
        <w:fldChar w:fldCharType="end"/>
      </w:r>
    </w:p>
    <w:sectPr w:rsidR="003A7EF3" w:rsidRPr="00CE0424" w:rsidSect="00C02A4C">
      <w:headerReference w:type="even" r:id="rId40"/>
      <w:footerReference w:type="default" r:id="rId4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082D1" w14:textId="77777777" w:rsidR="00B25748" w:rsidRDefault="00B25748">
      <w:r>
        <w:separator/>
      </w:r>
    </w:p>
  </w:endnote>
  <w:endnote w:type="continuationSeparator" w:id="0">
    <w:p w14:paraId="5E884DC6" w14:textId="77777777" w:rsidR="00B25748" w:rsidRDefault="00B2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135950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25FA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FA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A2D51" w14:textId="77777777" w:rsidR="00B25748" w:rsidRDefault="00B25748">
      <w:r>
        <w:separator/>
      </w:r>
    </w:p>
  </w:footnote>
  <w:footnote w:type="continuationSeparator" w:id="0">
    <w:p w14:paraId="44BC458C" w14:textId="77777777" w:rsidR="00B25748" w:rsidRDefault="00B25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B65DC8"/>
    <w:multiLevelType w:val="hybridMultilevel"/>
    <w:tmpl w:val="0AC8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406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770AD"/>
    <w:rsid w:val="0018143F"/>
    <w:rsid w:val="001831D8"/>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50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2E71"/>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93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B8A"/>
    <w:rsid w:val="00692FC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07E2B"/>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5748"/>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73B8"/>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0A33"/>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99C"/>
    <w:rsid w:val="00E110E7"/>
    <w:rsid w:val="00E11B20"/>
    <w:rsid w:val="00E17FA2"/>
    <w:rsid w:val="00E22330"/>
    <w:rsid w:val="00E2312C"/>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5FA1"/>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5.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6825D952-17DF-4894-8898-89200D63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1</Pages>
  <Words>1057</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4</cp:revision>
  <cp:lastPrinted>2008-01-31T15:09:00Z</cp:lastPrinted>
  <dcterms:created xsi:type="dcterms:W3CDTF">2017-10-02T06:43:00Z</dcterms:created>
  <dcterms:modified xsi:type="dcterms:W3CDTF">2017-10-02T08:59:00Z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